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E2F7E" w14:textId="210B1415" w:rsidR="006B2F86" w:rsidRDefault="006E151E" w:rsidP="00E71FC3">
      <w:pPr>
        <w:pStyle w:val="NoSpacing"/>
      </w:pPr>
      <w:r>
        <w:rPr>
          <w:u w:val="single"/>
        </w:rPr>
        <w:t>Richard KYDDE</w:t>
      </w:r>
      <w:r>
        <w:t xml:space="preserve">      (fl.1472)</w:t>
      </w:r>
    </w:p>
    <w:p w14:paraId="410E26FF" w14:textId="4E0E0EEC" w:rsidR="006E151E" w:rsidRDefault="006E151E" w:rsidP="00E71FC3">
      <w:pPr>
        <w:pStyle w:val="NoSpacing"/>
      </w:pPr>
      <w:r>
        <w:t xml:space="preserve">of York. </w:t>
      </w:r>
      <w:proofErr w:type="spellStart"/>
      <w:r>
        <w:t>Tapiter</w:t>
      </w:r>
      <w:proofErr w:type="spellEnd"/>
      <w:r>
        <w:t>.</w:t>
      </w:r>
    </w:p>
    <w:p w14:paraId="0C5F40B0" w14:textId="3D416852" w:rsidR="006E151E" w:rsidRDefault="006E151E" w:rsidP="00E71FC3">
      <w:pPr>
        <w:pStyle w:val="NoSpacing"/>
      </w:pPr>
    </w:p>
    <w:p w14:paraId="114BD71A" w14:textId="2587B499" w:rsidR="006E151E" w:rsidRDefault="006E151E" w:rsidP="00E71FC3">
      <w:pPr>
        <w:pStyle w:val="NoSpacing"/>
      </w:pPr>
    </w:p>
    <w:p w14:paraId="6228153E" w14:textId="3D500901" w:rsidR="006E151E" w:rsidRDefault="006E151E" w:rsidP="00E71FC3">
      <w:pPr>
        <w:pStyle w:val="NoSpacing"/>
      </w:pPr>
      <w:r>
        <w:t>20 Jan.1472</w:t>
      </w:r>
      <w:r>
        <w:tab/>
        <w:t>William Holbeck, the Mayor(q.v.), awarded him and two others the right</w:t>
      </w:r>
    </w:p>
    <w:p w14:paraId="42763937" w14:textId="73C3A3CF" w:rsidR="006E151E" w:rsidRDefault="006E151E" w:rsidP="00E71FC3">
      <w:pPr>
        <w:pStyle w:val="NoSpacing"/>
      </w:pPr>
      <w:r>
        <w:tab/>
      </w:r>
      <w:r>
        <w:tab/>
        <w:t>to each of them to have a linen loom, during their natural lives, without</w:t>
      </w:r>
    </w:p>
    <w:p w14:paraId="33702E2B" w14:textId="2748D1EB" w:rsidR="006E151E" w:rsidRDefault="006E151E" w:rsidP="00E71FC3">
      <w:pPr>
        <w:pStyle w:val="NoSpacing"/>
      </w:pPr>
      <w:r>
        <w:tab/>
      </w:r>
      <w:r>
        <w:tab/>
        <w:t>having to be searched by the Searchers of the linen weavers.</w:t>
      </w:r>
    </w:p>
    <w:p w14:paraId="274A0493" w14:textId="77777777" w:rsidR="006E151E" w:rsidRDefault="006E151E" w:rsidP="006E151E">
      <w:pPr>
        <w:pStyle w:val="NoSpacing"/>
      </w:pPr>
      <w:r>
        <w:tab/>
      </w:r>
      <w:r>
        <w:tab/>
      </w:r>
      <w:r>
        <w:t>(fl.1472)</w:t>
      </w:r>
    </w:p>
    <w:p w14:paraId="7F7EE886" w14:textId="77777777" w:rsidR="006E151E" w:rsidRDefault="006E151E" w:rsidP="006E151E">
      <w:pPr>
        <w:pStyle w:val="NoSpacing"/>
      </w:pPr>
      <w:bookmarkStart w:id="0" w:name="_GoBack"/>
      <w:bookmarkEnd w:id="0"/>
      <w:r>
        <w:tab/>
      </w:r>
      <w:r>
        <w:tab/>
        <w:t xml:space="preserve">(“York Memorandum Book” </w:t>
      </w:r>
      <w:proofErr w:type="spellStart"/>
      <w:r>
        <w:t>vol.II</w:t>
      </w:r>
      <w:proofErr w:type="spellEnd"/>
      <w:r>
        <w:t xml:space="preserve"> p.243)</w:t>
      </w:r>
    </w:p>
    <w:p w14:paraId="42AB5E02" w14:textId="77777777" w:rsidR="006E151E" w:rsidRDefault="006E151E" w:rsidP="006E151E">
      <w:pPr>
        <w:pStyle w:val="NoSpacing"/>
      </w:pPr>
    </w:p>
    <w:p w14:paraId="434239FC" w14:textId="77777777" w:rsidR="006E151E" w:rsidRDefault="006E151E" w:rsidP="006E151E">
      <w:pPr>
        <w:pStyle w:val="NoSpacing"/>
      </w:pPr>
    </w:p>
    <w:p w14:paraId="5EB7486B" w14:textId="77777777" w:rsidR="006E151E" w:rsidRPr="0067432D" w:rsidRDefault="006E151E" w:rsidP="006E151E">
      <w:pPr>
        <w:pStyle w:val="NoSpacing"/>
      </w:pPr>
      <w:r>
        <w:t>5 November 2019</w:t>
      </w:r>
    </w:p>
    <w:p w14:paraId="2FA9DB72" w14:textId="1BA51602" w:rsidR="006E151E" w:rsidRPr="006E151E" w:rsidRDefault="006E151E" w:rsidP="00E71FC3">
      <w:pPr>
        <w:pStyle w:val="NoSpacing"/>
      </w:pPr>
    </w:p>
    <w:sectPr w:rsidR="006E151E" w:rsidRPr="006E151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D27AE" w14:textId="77777777" w:rsidR="006E151E" w:rsidRDefault="006E151E" w:rsidP="00E71FC3">
      <w:pPr>
        <w:spacing w:after="0" w:line="240" w:lineRule="auto"/>
      </w:pPr>
      <w:r>
        <w:separator/>
      </w:r>
    </w:p>
  </w:endnote>
  <w:endnote w:type="continuationSeparator" w:id="0">
    <w:p w14:paraId="003830D1" w14:textId="77777777" w:rsidR="006E151E" w:rsidRDefault="006E15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C702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0E551" w14:textId="77777777" w:rsidR="006E151E" w:rsidRDefault="006E151E" w:rsidP="00E71FC3">
      <w:pPr>
        <w:spacing w:after="0" w:line="240" w:lineRule="auto"/>
      </w:pPr>
      <w:r>
        <w:separator/>
      </w:r>
    </w:p>
  </w:footnote>
  <w:footnote w:type="continuationSeparator" w:id="0">
    <w:p w14:paraId="435B0404" w14:textId="77777777" w:rsidR="006E151E" w:rsidRDefault="006E15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51E"/>
    <w:rsid w:val="001A7C09"/>
    <w:rsid w:val="00577BD5"/>
    <w:rsid w:val="00656CBA"/>
    <w:rsid w:val="006A1F77"/>
    <w:rsid w:val="006E151E"/>
    <w:rsid w:val="00733BE7"/>
    <w:rsid w:val="00AB52E8"/>
    <w:rsid w:val="00B16D3F"/>
    <w:rsid w:val="00BB41AC"/>
    <w:rsid w:val="00C1260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DD589"/>
  <w15:chartTrackingRefBased/>
  <w15:docId w15:val="{3D3187A8-FA36-470E-9C92-1DE4BC0A0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2019-11-05T09:32:00Z</dcterms:created>
  <dcterms:modified xsi:type="dcterms:W3CDTF">2019-11-05T09:32:00Z</dcterms:modified>
</cp:coreProperties>
</file>